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13.04.2017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07190C" w:rsidRDefault="0007190C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07190C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Pr="008978B2" w:rsidRDefault="0007190C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07190C" w:rsidRDefault="0007190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07190C" w:rsidRDefault="0007190C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07190C" w:rsidRPr="00EF689B" w:rsidRDefault="0007190C" w:rsidP="00EF689B"/>
    <w:p w:rsidR="0007190C" w:rsidRDefault="0007190C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07190C" w:rsidRPr="00AD188D" w:rsidRDefault="0007190C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07190C" w:rsidRPr="00436F22" w:rsidRDefault="0007190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07190C" w:rsidRDefault="0007190C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07190C" w:rsidRPr="00436F22" w:rsidRDefault="0007190C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07190C" w:rsidRPr="00BB3A48" w:rsidRDefault="0007190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2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07190C" w:rsidRDefault="0007190C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07190C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7190C" w:rsidRDefault="0007190C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07190C" w:rsidRPr="00CD2569" w:rsidRDefault="0007190C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07190C" w:rsidRPr="00CD2569" w:rsidRDefault="0007190C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42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07190C" w:rsidRDefault="0007190C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7190C" w:rsidRDefault="0007190C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07190C" w:rsidRDefault="0007190C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07190C" w:rsidRPr="00312E45" w:rsidRDefault="0007190C" w:rsidP="009B1A0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07190C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07190C" w:rsidRPr="00312E45" w:rsidRDefault="0007190C" w:rsidP="009B1A0B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07190C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07190C" w:rsidRPr="00312E45" w:rsidRDefault="0007190C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7190C" w:rsidRPr="00BB3A48" w:rsidRDefault="0007190C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07190C" w:rsidRPr="00BB3A48" w:rsidRDefault="0007190C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07190C" w:rsidRDefault="0007190C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07190C" w:rsidRDefault="0007190C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07190C" w:rsidRDefault="0007190C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07190C" w:rsidRDefault="0007190C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07190C" w:rsidRDefault="0007190C" w:rsidP="00890E89">
      <w:r>
        <w:rPr>
          <w:noProof/>
        </w:rPr>
        <w:pict>
          <v:shape id="Text Box 4" o:spid="_x0000_s1028" type="#_x0000_t202" style="position:absolute;margin-left:-5.6pt;margin-top:16.85pt;width:335.25pt;height:114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07190C" w:rsidRDefault="0007190C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07190C" w:rsidRPr="00C36564" w:rsidRDefault="0007190C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07190C" w:rsidRDefault="0007190C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07190C" w:rsidRPr="00890E89" w:rsidRDefault="0007190C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07190C" w:rsidRPr="00436F22" w:rsidRDefault="0007190C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07190C" w:rsidRPr="00436F22" w:rsidRDefault="0007190C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46.15pt;margin-top:16.85pt;width:352.5pt;height:114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07190C" w:rsidRDefault="0007190C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07190C" w:rsidRPr="009322A4" w:rsidRDefault="0007190C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</w:p>
    <w:p w:rsidR="0007190C" w:rsidRDefault="0007190C" w:rsidP="00890E89"/>
    <w:p w:rsidR="0007190C" w:rsidRDefault="0007190C" w:rsidP="00890E89"/>
    <w:p w:rsidR="0007190C" w:rsidRDefault="0007190C" w:rsidP="00890E89"/>
    <w:p w:rsidR="0007190C" w:rsidRDefault="0007190C" w:rsidP="00890E89"/>
    <w:p w:rsidR="0007190C" w:rsidRDefault="0007190C" w:rsidP="00890E89">
      <w:r>
        <w:rPr>
          <w:noProof/>
        </w:rPr>
        <w:pict>
          <v:shape id="Text Box 9" o:spid="_x0000_s1030" type="#_x0000_t202" style="position:absolute;margin-left:-3.35pt;margin-top:13.5pt;width:711pt;height:6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07190C" w:rsidRDefault="0007190C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7190C" w:rsidRPr="007706DB" w:rsidRDefault="0007190C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07190C" w:rsidRDefault="0007190C" w:rsidP="00890E89"/>
    <w:p w:rsidR="0007190C" w:rsidRDefault="0007190C" w:rsidP="00890E89"/>
    <w:p w:rsidR="0007190C" w:rsidRDefault="0007190C" w:rsidP="00890E89"/>
    <w:p w:rsidR="0007190C" w:rsidRPr="00890E89" w:rsidRDefault="0007190C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7190C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07190C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07190C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07190C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07190C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07190C" w:rsidRPr="009322A4" w:rsidRDefault="0007190C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7.sayı/16.17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sectPr w:rsidR="0007190C" w:rsidRPr="009322A4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90C" w:rsidRDefault="0007190C" w:rsidP="00806A98">
      <w:pPr>
        <w:spacing w:after="0" w:line="240" w:lineRule="auto"/>
      </w:pPr>
      <w:r>
        <w:separator/>
      </w:r>
    </w:p>
  </w:endnote>
  <w:endnote w:type="continuationSeparator" w:id="0">
    <w:p w:rsidR="0007190C" w:rsidRDefault="0007190C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90C" w:rsidRDefault="0007190C">
    <w:pPr>
      <w:pStyle w:val="Footer"/>
    </w:pPr>
  </w:p>
  <w:p w:rsidR="0007190C" w:rsidRDefault="0007190C">
    <w:pPr>
      <w:pStyle w:val="Footer"/>
    </w:pPr>
  </w:p>
  <w:p w:rsidR="0007190C" w:rsidRDefault="000719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90C" w:rsidRDefault="0007190C" w:rsidP="00806A98">
      <w:pPr>
        <w:spacing w:after="0" w:line="240" w:lineRule="auto"/>
      </w:pPr>
      <w:r>
        <w:separator/>
      </w:r>
    </w:p>
  </w:footnote>
  <w:footnote w:type="continuationSeparator" w:id="0">
    <w:p w:rsidR="0007190C" w:rsidRDefault="0007190C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7190C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15CB"/>
    <w:rsid w:val="001A45E0"/>
    <w:rsid w:val="001D0122"/>
    <w:rsid w:val="001F0B73"/>
    <w:rsid w:val="001F341C"/>
    <w:rsid w:val="001F4B0C"/>
    <w:rsid w:val="002134AD"/>
    <w:rsid w:val="00216154"/>
    <w:rsid w:val="002201E3"/>
    <w:rsid w:val="0026342D"/>
    <w:rsid w:val="002A1BCC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D3FC2"/>
    <w:rsid w:val="003E254C"/>
    <w:rsid w:val="003F08DB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01AC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16520"/>
    <w:rsid w:val="0064489B"/>
    <w:rsid w:val="006836CC"/>
    <w:rsid w:val="006B5B61"/>
    <w:rsid w:val="006D28C4"/>
    <w:rsid w:val="006D6401"/>
    <w:rsid w:val="006D6FD2"/>
    <w:rsid w:val="00764F63"/>
    <w:rsid w:val="007706DB"/>
    <w:rsid w:val="0077795F"/>
    <w:rsid w:val="007807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B1A0B"/>
    <w:rsid w:val="009C7AF8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196</Words>
  <Characters>1122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4</cp:revision>
  <dcterms:created xsi:type="dcterms:W3CDTF">2015-08-30T21:05:00Z</dcterms:created>
  <dcterms:modified xsi:type="dcterms:W3CDTF">2016-08-29T22:10:00Z</dcterms:modified>
</cp:coreProperties>
</file>